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北京市大兴区黄村镇妇联科室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——基层妇女群众技能培训项目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项目申报单位（科室）：妇联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基层妇女群众技能培训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妇联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会议培训类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通过开展技能培训，提升辖区女性技能及择业、创业的能力。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课时费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材料费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妇联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69244590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基层妇女群众技能培训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BD3E79"/>
    <w:rsid w:val="0A5D4D63"/>
    <w:rsid w:val="0E0A546B"/>
    <w:rsid w:val="13F73D10"/>
    <w:rsid w:val="222D6759"/>
    <w:rsid w:val="28A44B82"/>
    <w:rsid w:val="2E8874C2"/>
    <w:rsid w:val="2F471EE1"/>
    <w:rsid w:val="308113CB"/>
    <w:rsid w:val="34B53ED7"/>
    <w:rsid w:val="371C2746"/>
    <w:rsid w:val="49741DE7"/>
    <w:rsid w:val="4F815F87"/>
    <w:rsid w:val="54F9326F"/>
    <w:rsid w:val="59467262"/>
    <w:rsid w:val="625005B0"/>
    <w:rsid w:val="651C2939"/>
    <w:rsid w:val="6BDA0314"/>
    <w:rsid w:val="6D535020"/>
    <w:rsid w:val="76A46DB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2024-08-20T01:09:31Z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